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63" w:rsidRDefault="00EF6863" w:rsidP="001E7264">
      <w:pPr>
        <w:pStyle w:val="2"/>
      </w:pPr>
      <w:bookmarkStart w:id="0" w:name="_Toc375071055"/>
      <w:bookmarkStart w:id="1" w:name="_Toc392747543"/>
      <w:bookmarkEnd w:id="0"/>
      <w:r>
        <w:t>HH3C-DLDP2-MIB</w:t>
      </w:r>
      <w:bookmarkEnd w:id="1"/>
    </w:p>
    <w:p w:rsidR="00EF6863" w:rsidRDefault="00EF6863" w:rsidP="00EF6863">
      <w:r>
        <w:t>本节介绍</w:t>
      </w:r>
      <w:r>
        <w:t>HH3C-DLDP2-MIB</w:t>
      </w:r>
      <w:r>
        <w:t>模块输出的告警信息。</w:t>
      </w:r>
    </w:p>
    <w:p w:rsidR="00EF6863" w:rsidRDefault="00EF6863" w:rsidP="00EF6863">
      <w:pPr>
        <w:pStyle w:val="3"/>
      </w:pPr>
      <w:bookmarkStart w:id="2" w:name="_Toc389576993"/>
      <w:bookmarkStart w:id="3" w:name="_Toc389724358"/>
      <w:bookmarkStart w:id="4" w:name="_Toc392747544"/>
      <w:r>
        <w:t>hh3cDldp2TrapUniLink</w:t>
      </w:r>
      <w:bookmarkEnd w:id="2"/>
      <w:bookmarkEnd w:id="3"/>
      <w:bookmarkEnd w:id="4"/>
    </w:p>
    <w:p w:rsidR="00EF6863" w:rsidRDefault="00EF6863" w:rsidP="00EF686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F6863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F6863" w:rsidRPr="00B1156A" w:rsidRDefault="00EF686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F6863" w:rsidRPr="00B1156A" w:rsidRDefault="00EF6863" w:rsidP="00705440">
            <w:pPr>
              <w:pStyle w:val="TableText"/>
            </w:pPr>
            <w:r>
              <w:t>1.3.6.1.4.1.25506.2.117.4.0.1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EF6863" w:rsidP="001E7264">
            <w:pPr>
              <w:pStyle w:val="TableHeadingleft"/>
            </w:pPr>
            <w:r w:rsidRPr="00B1156A">
              <w:t>MIB</w:t>
            </w:r>
            <w:r w:rsidR="001E7264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EF6863" w:rsidRPr="00B1156A" w:rsidRDefault="00EF6863" w:rsidP="00705440">
            <w:pPr>
              <w:pStyle w:val="TableText"/>
            </w:pPr>
            <w:r>
              <w:t>hh3c-dldp2.mib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1E7264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EF6863" w:rsidRPr="004A63E0" w:rsidRDefault="00EF6863" w:rsidP="00705440">
            <w:pPr>
              <w:pStyle w:val="TableText"/>
            </w:pPr>
            <w:r>
              <w:rPr>
                <w:rFonts w:hint="eastAsia"/>
              </w:rPr>
              <w:t>故障告警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1E7264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EF6863" w:rsidRPr="00B1156A" w:rsidRDefault="00EF6863" w:rsidP="00705440">
            <w:pPr>
              <w:pStyle w:val="TableText"/>
            </w:pPr>
            <w:r>
              <w:rPr>
                <w:rFonts w:hint="eastAsia"/>
              </w:rPr>
              <w:t>紧急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1E7264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EF6863" w:rsidRPr="00B1156A" w:rsidRDefault="00EF6863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EF6863" w:rsidRDefault="00EF6863" w:rsidP="00EF6863"/>
    <w:p w:rsidR="00EF6863" w:rsidRDefault="00EF6863" w:rsidP="00EF6863">
      <w:pPr>
        <w:pStyle w:val="Command"/>
      </w:pPr>
      <w:r>
        <w:t>【描述】</w:t>
      </w:r>
    </w:p>
    <w:p w:rsidR="00EF6863" w:rsidRDefault="00EF6863" w:rsidP="00EF6863">
      <w:r>
        <w:rPr>
          <w:rFonts w:hint="eastAsia"/>
        </w:rPr>
        <w:t>DLDP</w:t>
      </w:r>
      <w:r>
        <w:rPr>
          <w:rFonts w:hint="eastAsia"/>
        </w:rPr>
        <w:t>检测到单通链路时打印，通过</w:t>
      </w:r>
      <w:r>
        <w:rPr>
          <w:rFonts w:hint="eastAsia"/>
        </w:rPr>
        <w:t>ifIndex</w:t>
      </w:r>
      <w:r>
        <w:rPr>
          <w:rFonts w:hint="eastAsia"/>
        </w:rPr>
        <w:t>（接口索引）和</w:t>
      </w:r>
      <w:r>
        <w:rPr>
          <w:rFonts w:hint="eastAsia"/>
        </w:rPr>
        <w:t>ifDescr</w:t>
      </w:r>
      <w:r>
        <w:rPr>
          <w:rFonts w:hint="eastAsia"/>
        </w:rPr>
        <w:t>（接口名）标识进入单通的端口。</w:t>
      </w:r>
    </w:p>
    <w:p w:rsidR="00EF6863" w:rsidRDefault="00EF6863" w:rsidP="00EF6863">
      <w:pPr>
        <w:pStyle w:val="Command"/>
      </w:pPr>
      <w:r>
        <w:t>【状态控制】</w:t>
      </w:r>
    </w:p>
    <w:p w:rsidR="001E7264" w:rsidRDefault="001E7264" w:rsidP="001E7264">
      <w:r>
        <w:rPr>
          <w:rFonts w:hint="eastAsia"/>
        </w:rPr>
        <w:t>该告警无法关闭。</w:t>
      </w:r>
    </w:p>
    <w:p w:rsidR="00EF6863" w:rsidRDefault="00EF6863" w:rsidP="00EF686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F686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F6863" w:rsidRPr="00B1156A" w:rsidRDefault="00EF686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F6863" w:rsidRPr="00B1156A" w:rsidRDefault="00EF686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F6863" w:rsidRPr="00B1156A" w:rsidRDefault="00EF686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EF6863" w:rsidRPr="00B1156A" w:rsidTr="00705440">
        <w:trPr>
          <w:cantSplit/>
        </w:trPr>
        <w:tc>
          <w:tcPr>
            <w:tcW w:w="3500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1984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 w:rsidRPr="00CA7AA8">
              <w:rPr>
                <w:lang w:eastAsia="en-US"/>
              </w:rPr>
              <w:t>InterfaceIndex</w:t>
            </w:r>
          </w:p>
        </w:tc>
        <w:tc>
          <w:tcPr>
            <w:tcW w:w="3218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 w:rsidRPr="00CA7AA8">
              <w:rPr>
                <w:lang w:eastAsia="en-US"/>
              </w:rPr>
              <w:t>1..2147483647</w:t>
            </w:r>
          </w:p>
        </w:tc>
      </w:tr>
      <w:tr w:rsidR="00EF6863" w:rsidRPr="00B1156A" w:rsidTr="00705440">
        <w:trPr>
          <w:cantSplit/>
        </w:trPr>
        <w:tc>
          <w:tcPr>
            <w:tcW w:w="3500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1984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218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OCTET STRING </w:t>
            </w:r>
            <w:r>
              <w:rPr>
                <w:rFonts w:hint="eastAsia"/>
              </w:rPr>
              <w:t>(SIZE</w:t>
            </w:r>
            <w:r>
              <w:rPr>
                <w:lang w:eastAsia="en-US"/>
              </w:rPr>
              <w:t xml:space="preserve"> (0..255)</w:t>
            </w:r>
            <w:r>
              <w:rPr>
                <w:rFonts w:hint="eastAsia"/>
              </w:rPr>
              <w:t>)</w:t>
            </w:r>
          </w:p>
        </w:tc>
      </w:tr>
    </w:tbl>
    <w:p w:rsidR="00EF6863" w:rsidRDefault="00EF6863" w:rsidP="00EF6863"/>
    <w:p w:rsidR="00EF6863" w:rsidRDefault="00EF6863" w:rsidP="00EF6863">
      <w:pPr>
        <w:pStyle w:val="Command"/>
      </w:pPr>
      <w:r>
        <w:t>【处理建议】</w:t>
      </w:r>
    </w:p>
    <w:p w:rsidR="00EF6863" w:rsidRDefault="00EF6863" w:rsidP="00EF6863">
      <w:r>
        <w:rPr>
          <w:rFonts w:hint="eastAsia"/>
        </w:rPr>
        <w:t>关闭端口，然后检查单通的链路，将其恢复。</w:t>
      </w:r>
      <w:r w:rsidR="00E42956">
        <w:t>如果问题</w:t>
      </w:r>
      <w:r w:rsidR="00E42956">
        <w:rPr>
          <w:rFonts w:hint="eastAsia"/>
        </w:rPr>
        <w:t>无法解决</w:t>
      </w:r>
      <w:r w:rsidR="00E42956">
        <w:t>，请联系</w:t>
      </w:r>
      <w:r w:rsidR="00E42956">
        <w:t>H3C</w:t>
      </w:r>
      <w:r w:rsidR="00E42956">
        <w:rPr>
          <w:rFonts w:hint="eastAsia"/>
        </w:rPr>
        <w:t>用服。</w:t>
      </w:r>
    </w:p>
    <w:p w:rsidR="00EF6863" w:rsidRDefault="00EF6863" w:rsidP="00EF6863">
      <w:pPr>
        <w:pStyle w:val="3"/>
      </w:pPr>
      <w:bookmarkStart w:id="5" w:name="_Toc389576994"/>
      <w:bookmarkStart w:id="6" w:name="_Toc389724359"/>
      <w:bookmarkStart w:id="7" w:name="_Toc392747545"/>
      <w:r>
        <w:t>hh3cDldp2TrapBidLink</w:t>
      </w:r>
      <w:bookmarkEnd w:id="5"/>
      <w:bookmarkEnd w:id="6"/>
      <w:bookmarkEnd w:id="7"/>
    </w:p>
    <w:p w:rsidR="00EF6863" w:rsidRDefault="00EF6863" w:rsidP="00EF686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F6863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F6863" w:rsidRPr="00B1156A" w:rsidRDefault="00EF686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F6863" w:rsidRPr="00B1156A" w:rsidRDefault="00EF6863" w:rsidP="00705440">
            <w:pPr>
              <w:pStyle w:val="TableText"/>
            </w:pPr>
            <w:r>
              <w:t>1.3.6.1.4.1.25506.2.117.4.0.2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EF6863" w:rsidP="001E7264">
            <w:pPr>
              <w:pStyle w:val="TableHeadingleft"/>
            </w:pPr>
            <w:r w:rsidRPr="00B1156A">
              <w:t>MIB</w:t>
            </w:r>
            <w:r w:rsidR="001E7264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EF6863" w:rsidRPr="00B1156A" w:rsidRDefault="00EF6863" w:rsidP="00705440">
            <w:pPr>
              <w:pStyle w:val="TableText"/>
            </w:pPr>
            <w:r>
              <w:t>hh3c-dldp2.mib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1E7264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EF6863" w:rsidRPr="004A63E0" w:rsidRDefault="00EF6863" w:rsidP="00705440">
            <w:pPr>
              <w:pStyle w:val="TableText"/>
            </w:pPr>
            <w:r>
              <w:rPr>
                <w:rFonts w:hint="eastAsia"/>
              </w:rPr>
              <w:t>恢复告警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1E7264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EF6863" w:rsidRPr="00B1156A" w:rsidRDefault="00EF6863" w:rsidP="00705440">
            <w:pPr>
              <w:pStyle w:val="TableText"/>
            </w:pPr>
            <w:r>
              <w:t>-</w:t>
            </w:r>
          </w:p>
        </w:tc>
      </w:tr>
      <w:tr w:rsidR="00EF6863" w:rsidRPr="00B1156A" w:rsidTr="00705440">
        <w:trPr>
          <w:cantSplit/>
        </w:trPr>
        <w:tc>
          <w:tcPr>
            <w:tcW w:w="1756" w:type="dxa"/>
          </w:tcPr>
          <w:p w:rsidR="00EF6863" w:rsidRPr="00B1156A" w:rsidRDefault="001E7264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EF6863" w:rsidRPr="00B1156A" w:rsidRDefault="00EF6863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EF6863" w:rsidRDefault="00EF6863" w:rsidP="00EF6863"/>
    <w:p w:rsidR="00EF6863" w:rsidRDefault="00EF6863" w:rsidP="00EF6863">
      <w:pPr>
        <w:pStyle w:val="Command"/>
      </w:pPr>
      <w:r>
        <w:t>【描述】</w:t>
      </w:r>
    </w:p>
    <w:p w:rsidR="00EF6863" w:rsidRDefault="00EF6863" w:rsidP="00EF6863">
      <w:r>
        <w:rPr>
          <w:rFonts w:hint="eastAsia"/>
        </w:rPr>
        <w:t>DLDP</w:t>
      </w:r>
      <w:r>
        <w:rPr>
          <w:rFonts w:hint="eastAsia"/>
        </w:rPr>
        <w:t>检测到双通时打印，通过</w:t>
      </w:r>
      <w:r>
        <w:rPr>
          <w:rFonts w:hint="eastAsia"/>
        </w:rPr>
        <w:t>ifIndex</w:t>
      </w:r>
      <w:r>
        <w:rPr>
          <w:rFonts w:hint="eastAsia"/>
        </w:rPr>
        <w:t>（接口索引）和</w:t>
      </w:r>
      <w:r>
        <w:rPr>
          <w:rFonts w:hint="eastAsia"/>
        </w:rPr>
        <w:t>ifDescr</w:t>
      </w:r>
      <w:r>
        <w:rPr>
          <w:rFonts w:hint="eastAsia"/>
        </w:rPr>
        <w:t>（接口名）标识恢复双通的端口。</w:t>
      </w:r>
    </w:p>
    <w:p w:rsidR="00EF6863" w:rsidRDefault="00EF6863" w:rsidP="00EF6863">
      <w:pPr>
        <w:pStyle w:val="Command"/>
      </w:pPr>
      <w:r>
        <w:t>【状态控制】</w:t>
      </w:r>
    </w:p>
    <w:p w:rsidR="00EF6863" w:rsidRDefault="001E7264" w:rsidP="00EF6863">
      <w:r>
        <w:rPr>
          <w:rFonts w:hint="eastAsia"/>
        </w:rPr>
        <w:t>该告警无法关闭。</w:t>
      </w:r>
    </w:p>
    <w:p w:rsidR="00EF6863" w:rsidRDefault="00EF6863" w:rsidP="00EF6863">
      <w:pPr>
        <w:pStyle w:val="Command"/>
      </w:pPr>
      <w:r>
        <w:lastRenderedPageBreak/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F686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F6863" w:rsidRPr="00B1156A" w:rsidRDefault="00EF686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F6863" w:rsidRPr="00B1156A" w:rsidRDefault="00EF686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F6863" w:rsidRPr="00B1156A" w:rsidRDefault="00EF686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EF6863" w:rsidRPr="00B1156A" w:rsidTr="00705440">
        <w:trPr>
          <w:cantSplit/>
        </w:trPr>
        <w:tc>
          <w:tcPr>
            <w:tcW w:w="3500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1984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 w:rsidRPr="000F0CCE">
              <w:t>InterfaceIndex</w:t>
            </w:r>
          </w:p>
        </w:tc>
        <w:tc>
          <w:tcPr>
            <w:tcW w:w="3218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 w:rsidRPr="00CA7AA8">
              <w:rPr>
                <w:lang w:eastAsia="en-US"/>
              </w:rPr>
              <w:t>1..2147483647</w:t>
            </w:r>
          </w:p>
        </w:tc>
      </w:tr>
      <w:tr w:rsidR="00EF6863" w:rsidRPr="00B1156A" w:rsidTr="00705440">
        <w:trPr>
          <w:cantSplit/>
        </w:trPr>
        <w:tc>
          <w:tcPr>
            <w:tcW w:w="3500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1984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218" w:type="dxa"/>
          </w:tcPr>
          <w:p w:rsidR="00EF6863" w:rsidRPr="00B1156A" w:rsidRDefault="00EF686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OCTET STRING </w:t>
            </w:r>
            <w:r>
              <w:rPr>
                <w:rFonts w:hint="eastAsia"/>
              </w:rPr>
              <w:t>(SIZE</w:t>
            </w:r>
            <w:r>
              <w:rPr>
                <w:lang w:eastAsia="en-US"/>
              </w:rPr>
              <w:t xml:space="preserve"> (0..255)</w:t>
            </w:r>
            <w:r>
              <w:rPr>
                <w:rFonts w:hint="eastAsia"/>
              </w:rPr>
              <w:t>)</w:t>
            </w:r>
          </w:p>
        </w:tc>
      </w:tr>
    </w:tbl>
    <w:p w:rsidR="00EF6863" w:rsidRDefault="00EF6863" w:rsidP="00EF6863"/>
    <w:p w:rsidR="00EF6863" w:rsidRDefault="00EF6863" w:rsidP="00EF6863">
      <w:pPr>
        <w:pStyle w:val="Command"/>
      </w:pPr>
      <w:r>
        <w:t>【处理建议】</w:t>
      </w:r>
    </w:p>
    <w:p w:rsidR="00000800" w:rsidRPr="00321878" w:rsidRDefault="00000800" w:rsidP="00000800">
      <w:r w:rsidRPr="00321878">
        <w:rPr>
          <w:rFonts w:hint="eastAsia"/>
        </w:rPr>
        <w:t>无需</w:t>
      </w:r>
      <w:r w:rsidR="00F30DDD"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9B1" w:rsidRDefault="000D29B1">
      <w:r>
        <w:separator/>
      </w:r>
    </w:p>
  </w:endnote>
  <w:endnote w:type="continuationSeparator" w:id="0">
    <w:p w:rsidR="000D29B1" w:rsidRDefault="000D2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864A62" w:rsidP="00020766">
        <w:pPr>
          <w:pStyle w:val="a5"/>
        </w:pPr>
        <w:r w:rsidRPr="00864A62">
          <w:fldChar w:fldCharType="begin"/>
        </w:r>
        <w:r w:rsidR="00F86011">
          <w:instrText>PAGE   \* MERGEFORMAT</w:instrText>
        </w:r>
        <w:r w:rsidRPr="00864A62">
          <w:fldChar w:fldCharType="separate"/>
        </w:r>
        <w:r w:rsidR="00232DC9" w:rsidRPr="00232DC9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9B1" w:rsidRDefault="000D29B1">
      <w:r>
        <w:separator/>
      </w:r>
    </w:p>
  </w:footnote>
  <w:footnote w:type="continuationSeparator" w:id="0">
    <w:p w:rsidR="000D29B1" w:rsidRDefault="000D2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0800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29B1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264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2DC9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024A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4EA8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64A62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00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77C48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B533F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6AE1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96110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956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EF6863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0DDD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E49A2-C964-4203-ABC3-15978713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50</TotalTime>
  <Pages>2</Pages>
  <Words>293</Words>
  <Characters>713</Characters>
  <Application>Microsoft Office Word</Application>
  <DocSecurity>0</DocSecurity>
  <Lines>63</Lines>
  <Paragraphs>58</Paragraphs>
  <ScaleCrop>false</ScaleCrop>
  <Company/>
  <LinksUpToDate>false</LinksUpToDate>
  <CharactersWithSpaces>729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23</cp:revision>
  <cp:lastPrinted>2010-05-04T10:01:00Z</cp:lastPrinted>
  <dcterms:created xsi:type="dcterms:W3CDTF">2014-07-09T08:19:00Z</dcterms:created>
  <dcterms:modified xsi:type="dcterms:W3CDTF">2014-07-31T10:34:00Z</dcterms:modified>
</cp:coreProperties>
</file>